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Erschließung Wiesenweg in 56244 Ötzingen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2026-040-16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Erstmalige Herstellung von Straße, Wasser- und Abwasseranlagen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